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305" w:rsidRDefault="008E6305" w:rsidP="0073599F">
      <w:pPr>
        <w:jc w:val="both"/>
        <w:rPr>
          <w:b/>
          <w:sz w:val="28"/>
          <w:szCs w:val="28"/>
        </w:rPr>
      </w:pPr>
      <w:r w:rsidRPr="00D65658">
        <w:rPr>
          <w:b/>
          <w:sz w:val="28"/>
          <w:szCs w:val="28"/>
        </w:rPr>
        <w:t>Тема 6. Культура предпринимательства</w:t>
      </w:r>
      <w:r>
        <w:rPr>
          <w:b/>
          <w:sz w:val="28"/>
          <w:szCs w:val="28"/>
        </w:rPr>
        <w:t>.</w:t>
      </w:r>
    </w:p>
    <w:p w:rsidR="008E6305" w:rsidRPr="00005BC9" w:rsidRDefault="008E6305" w:rsidP="0073599F">
      <w:pPr>
        <w:jc w:val="both"/>
        <w:rPr>
          <w:b/>
          <w:sz w:val="28"/>
          <w:szCs w:val="28"/>
        </w:rPr>
      </w:pPr>
      <w:r w:rsidRPr="00005BC9">
        <w:rPr>
          <w:b/>
          <w:sz w:val="28"/>
          <w:szCs w:val="28"/>
        </w:rPr>
        <w:t>Цель: Изучить культуру предпринимательства, деловые отношения, профессиональную этику.</w:t>
      </w:r>
    </w:p>
    <w:p w:rsidR="008E6305" w:rsidRDefault="008E6305" w:rsidP="0073599F">
      <w:pPr>
        <w:jc w:val="both"/>
        <w:rPr>
          <w:b/>
          <w:sz w:val="28"/>
          <w:szCs w:val="28"/>
        </w:rPr>
      </w:pPr>
    </w:p>
    <w:p w:rsidR="008E6305" w:rsidRDefault="008E6305" w:rsidP="0073599F">
      <w:pPr>
        <w:jc w:val="both"/>
        <w:rPr>
          <w:b/>
          <w:sz w:val="28"/>
          <w:szCs w:val="28"/>
        </w:rPr>
      </w:pPr>
      <w:r>
        <w:rPr>
          <w:b/>
          <w:sz w:val="28"/>
          <w:szCs w:val="28"/>
        </w:rPr>
        <w:t>План:</w:t>
      </w:r>
    </w:p>
    <w:p w:rsidR="008E6305" w:rsidRPr="007F40F0" w:rsidRDefault="008E6305" w:rsidP="0073599F">
      <w:pPr>
        <w:jc w:val="both"/>
        <w:rPr>
          <w:sz w:val="28"/>
          <w:szCs w:val="28"/>
        </w:rPr>
      </w:pPr>
      <w:r w:rsidRPr="007F40F0">
        <w:rPr>
          <w:sz w:val="28"/>
          <w:szCs w:val="28"/>
        </w:rPr>
        <w:t>1. Сущность и значение культуры предпринимательства</w:t>
      </w:r>
    </w:p>
    <w:p w:rsidR="008E6305" w:rsidRPr="007F40F0" w:rsidRDefault="008E6305" w:rsidP="0073599F">
      <w:pPr>
        <w:jc w:val="both"/>
        <w:rPr>
          <w:sz w:val="28"/>
          <w:szCs w:val="28"/>
        </w:rPr>
      </w:pPr>
      <w:r w:rsidRPr="007F40F0">
        <w:rPr>
          <w:sz w:val="28"/>
          <w:szCs w:val="28"/>
        </w:rPr>
        <w:t>2. Деловая и профессиональная этика</w:t>
      </w:r>
    </w:p>
    <w:p w:rsidR="008E6305" w:rsidRPr="007F40F0" w:rsidRDefault="008E6305" w:rsidP="0073599F">
      <w:pPr>
        <w:jc w:val="both"/>
        <w:rPr>
          <w:sz w:val="28"/>
          <w:szCs w:val="28"/>
        </w:rPr>
      </w:pPr>
      <w:r w:rsidRPr="007F40F0">
        <w:rPr>
          <w:sz w:val="28"/>
          <w:szCs w:val="28"/>
        </w:rPr>
        <w:t>3.Деловые отношения - важнейшая часть культуры предпринимательства</w:t>
      </w:r>
    </w:p>
    <w:p w:rsidR="008E6305" w:rsidRPr="007F40F0" w:rsidRDefault="008E6305" w:rsidP="0073599F">
      <w:pPr>
        <w:jc w:val="both"/>
        <w:rPr>
          <w:sz w:val="28"/>
          <w:szCs w:val="28"/>
        </w:rPr>
      </w:pPr>
      <w:r w:rsidRPr="007F40F0">
        <w:rPr>
          <w:sz w:val="28"/>
          <w:szCs w:val="28"/>
        </w:rPr>
        <w:t>4. Основные черты бизнесмена</w:t>
      </w:r>
    </w:p>
    <w:p w:rsidR="008E6305" w:rsidRDefault="008E6305" w:rsidP="0073599F">
      <w:pPr>
        <w:jc w:val="both"/>
        <w:rPr>
          <w:sz w:val="28"/>
          <w:szCs w:val="28"/>
        </w:rPr>
      </w:pPr>
    </w:p>
    <w:p w:rsidR="008E6305" w:rsidRPr="0073599F" w:rsidRDefault="008E6305" w:rsidP="0073599F">
      <w:pPr>
        <w:jc w:val="both"/>
        <w:rPr>
          <w:b/>
          <w:sz w:val="28"/>
          <w:szCs w:val="28"/>
        </w:rPr>
      </w:pPr>
      <w:r w:rsidRPr="0073599F">
        <w:rPr>
          <w:b/>
          <w:sz w:val="28"/>
          <w:szCs w:val="28"/>
        </w:rPr>
        <w:t>Текст первого вопроса</w:t>
      </w:r>
    </w:p>
    <w:p w:rsidR="008E6305" w:rsidRPr="0073599F" w:rsidRDefault="008E6305" w:rsidP="00AA1B23">
      <w:pPr>
        <w:ind w:firstLine="567"/>
        <w:jc w:val="both"/>
        <w:rPr>
          <w:sz w:val="28"/>
          <w:szCs w:val="28"/>
        </w:rPr>
      </w:pPr>
      <w:r w:rsidRPr="0073599F">
        <w:rPr>
          <w:sz w:val="28"/>
          <w:szCs w:val="28"/>
        </w:rPr>
        <w:t xml:space="preserve">Важную роль в функционировании предприятия, фирмы играет культура предпринимательства. Она не только обеспечивает высокий престиж предприятию, но и способствует повышению эффективности производства, улучшению качества продукции и услуг, и, следовательно, увеличению доходов. </w:t>
      </w:r>
    </w:p>
    <w:p w:rsidR="008E6305" w:rsidRPr="0073599F" w:rsidRDefault="008E6305" w:rsidP="0073599F">
      <w:pPr>
        <w:jc w:val="both"/>
        <w:rPr>
          <w:sz w:val="28"/>
          <w:szCs w:val="28"/>
        </w:rPr>
      </w:pPr>
      <w:r w:rsidRPr="0073599F">
        <w:rPr>
          <w:sz w:val="28"/>
          <w:szCs w:val="28"/>
        </w:rPr>
        <w:t>Существуют различные трактовки понятия «культура предпринимательства». Так, Р. Роюттингер считает, что к</w:t>
      </w:r>
      <w:r>
        <w:rPr>
          <w:sz w:val="28"/>
          <w:szCs w:val="28"/>
        </w:rPr>
        <w:t>ультура предпринимательства - э</w:t>
      </w:r>
      <w:r w:rsidRPr="0073599F">
        <w:rPr>
          <w:sz w:val="28"/>
          <w:szCs w:val="28"/>
        </w:rPr>
        <w:t>то система совместно вынашиваемых и реальных убеждений и представлений о ценностях. Представления о ценностях позволяют ответить на вопрос, что является важным для предприятия, а убеждения позволяют понять, как должно функционировать предприятие и как им следует управлять.</w:t>
      </w:r>
    </w:p>
    <w:p w:rsidR="008E6305" w:rsidRPr="0073599F" w:rsidRDefault="008E6305" w:rsidP="0073599F">
      <w:pPr>
        <w:jc w:val="both"/>
        <w:rPr>
          <w:sz w:val="28"/>
          <w:szCs w:val="28"/>
        </w:rPr>
      </w:pPr>
      <w:r w:rsidRPr="0073599F">
        <w:rPr>
          <w:sz w:val="28"/>
          <w:szCs w:val="28"/>
        </w:rPr>
        <w:t>Менеджеры О. Нойбергер и А. Компа к организационной культуре относят сумму убеждений, ценностей, правил, которые делают предпри</w:t>
      </w:r>
      <w:r>
        <w:rPr>
          <w:sz w:val="28"/>
          <w:szCs w:val="28"/>
        </w:rPr>
        <w:t xml:space="preserve">ятие единственным в своем роде. </w:t>
      </w:r>
      <w:r w:rsidRPr="0073599F">
        <w:rPr>
          <w:sz w:val="28"/>
          <w:szCs w:val="28"/>
        </w:rPr>
        <w:t>Наиболее полное и развернутое определение дает В.Д. Козлов, отмечая, что культура предпринимательства «есть система формальных и неформальных правил и норм деятельности, обычаев и традиций, индивидуальных и групповых интересов, особенностей поведения работников данной организационной структуры, стиля руководства данной организационной структуры, стиля руководства, показаний удовлетворенности работников условиями труда, уровня взаимного сотрудничества, идентифицирования работников с предприятиями и перспективами развития»,</w:t>
      </w:r>
    </w:p>
    <w:p w:rsidR="008E6305" w:rsidRPr="0073599F" w:rsidRDefault="008E6305" w:rsidP="0073599F">
      <w:pPr>
        <w:jc w:val="both"/>
        <w:rPr>
          <w:sz w:val="28"/>
          <w:szCs w:val="28"/>
        </w:rPr>
      </w:pPr>
      <w:r w:rsidRPr="0073599F">
        <w:rPr>
          <w:sz w:val="28"/>
          <w:szCs w:val="28"/>
        </w:rPr>
        <w:t xml:space="preserve">Таким образом, культура организации предпринимательской деятельности определяет климат, стиль взаимоотношений, ценности предприятия. </w:t>
      </w:r>
    </w:p>
    <w:p w:rsidR="008E6305" w:rsidRPr="0073599F" w:rsidRDefault="008E6305" w:rsidP="0073599F">
      <w:pPr>
        <w:jc w:val="both"/>
        <w:rPr>
          <w:sz w:val="28"/>
          <w:szCs w:val="28"/>
        </w:rPr>
      </w:pPr>
      <w:r w:rsidRPr="0073599F">
        <w:rPr>
          <w:sz w:val="28"/>
          <w:szCs w:val="28"/>
        </w:rPr>
        <w:t>Назначение культуры предпринимательства связано с решением двух основных проблем: выживанием в данной социально-экономической среде и обеспечением внутренней интеграции для достижения поставленных целей. На каждом крупном предприятии отделы, управления, администрации имеют разные субкультуры, повторяющие структуру самого предприятия. Различие обусловливается многообразием отраслей производства и сфер человеческой деятельности. Это может быть культура выгодных сделок, инновационная, административная культура и т.д. Наличие различных культур, субкультур может привести к напряженности, столкновениям. Поэтому важной задачей для любого предприятия являются сближение и интеграция различных организационных частей предприятия, имеющих свои различные субкультуры.</w:t>
      </w:r>
    </w:p>
    <w:p w:rsidR="008E6305" w:rsidRPr="0073599F" w:rsidRDefault="008E6305" w:rsidP="0073599F">
      <w:pPr>
        <w:jc w:val="both"/>
        <w:rPr>
          <w:sz w:val="28"/>
          <w:szCs w:val="28"/>
        </w:rPr>
      </w:pPr>
      <w:r w:rsidRPr="0073599F">
        <w:rPr>
          <w:sz w:val="28"/>
          <w:szCs w:val="28"/>
        </w:rPr>
        <w:t>Следовательно, в зависимости от отрасли, региона, истории предприятия, людей, каждое предприятие имеет свою культуру.</w:t>
      </w:r>
    </w:p>
    <w:p w:rsidR="008E6305" w:rsidRPr="0073599F" w:rsidRDefault="008E6305" w:rsidP="0073599F">
      <w:pPr>
        <w:jc w:val="both"/>
        <w:rPr>
          <w:sz w:val="28"/>
          <w:szCs w:val="28"/>
        </w:rPr>
      </w:pPr>
      <w:r>
        <w:rPr>
          <w:sz w:val="28"/>
          <w:szCs w:val="28"/>
        </w:rPr>
        <w:t>Б.</w:t>
      </w:r>
      <w:r w:rsidRPr="0073599F">
        <w:rPr>
          <w:sz w:val="28"/>
          <w:szCs w:val="28"/>
        </w:rPr>
        <w:t>Карлоф выделил десять основных признаков культуры организации предпринимательской деятельности:</w:t>
      </w:r>
    </w:p>
    <w:p w:rsidR="008E6305" w:rsidRPr="0073599F" w:rsidRDefault="008E6305" w:rsidP="0073599F">
      <w:pPr>
        <w:jc w:val="both"/>
        <w:rPr>
          <w:sz w:val="28"/>
          <w:szCs w:val="28"/>
        </w:rPr>
      </w:pPr>
      <w:r>
        <w:rPr>
          <w:sz w:val="28"/>
          <w:szCs w:val="28"/>
        </w:rPr>
        <w:t xml:space="preserve">- </w:t>
      </w:r>
      <w:r w:rsidRPr="0073599F">
        <w:rPr>
          <w:sz w:val="28"/>
          <w:szCs w:val="28"/>
        </w:rPr>
        <w:t>социальна, так как на ее формирование влияют все или большинство работников фирмы;</w:t>
      </w:r>
    </w:p>
    <w:p w:rsidR="008E6305" w:rsidRPr="0073599F" w:rsidRDefault="008E6305" w:rsidP="0073599F">
      <w:pPr>
        <w:jc w:val="both"/>
        <w:rPr>
          <w:sz w:val="28"/>
          <w:szCs w:val="28"/>
        </w:rPr>
      </w:pPr>
      <w:r>
        <w:rPr>
          <w:sz w:val="28"/>
          <w:szCs w:val="28"/>
        </w:rPr>
        <w:t xml:space="preserve">- </w:t>
      </w:r>
      <w:r w:rsidRPr="0073599F">
        <w:rPr>
          <w:sz w:val="28"/>
          <w:szCs w:val="28"/>
        </w:rPr>
        <w:t>регулирует поведение членов коллектива;</w:t>
      </w:r>
    </w:p>
    <w:p w:rsidR="008E6305" w:rsidRDefault="008E6305" w:rsidP="0073599F">
      <w:pPr>
        <w:jc w:val="both"/>
        <w:rPr>
          <w:sz w:val="28"/>
          <w:szCs w:val="28"/>
        </w:rPr>
      </w:pPr>
      <w:r>
        <w:rPr>
          <w:sz w:val="28"/>
          <w:szCs w:val="28"/>
        </w:rPr>
        <w:t xml:space="preserve">- </w:t>
      </w:r>
      <w:r w:rsidRPr="0073599F">
        <w:rPr>
          <w:sz w:val="28"/>
          <w:szCs w:val="28"/>
        </w:rPr>
        <w:t>создается людьми;</w:t>
      </w:r>
    </w:p>
    <w:p w:rsidR="008E6305" w:rsidRPr="0073599F" w:rsidRDefault="008E6305" w:rsidP="0073599F">
      <w:pPr>
        <w:jc w:val="both"/>
        <w:rPr>
          <w:sz w:val="28"/>
          <w:szCs w:val="28"/>
        </w:rPr>
      </w:pPr>
      <w:r>
        <w:rPr>
          <w:sz w:val="28"/>
          <w:szCs w:val="28"/>
        </w:rPr>
        <w:t xml:space="preserve">- </w:t>
      </w:r>
      <w:r w:rsidRPr="0073599F">
        <w:rPr>
          <w:sz w:val="28"/>
          <w:szCs w:val="28"/>
        </w:rPr>
        <w:t>осознанно или неосознанно принимается всеми работниками;</w:t>
      </w:r>
    </w:p>
    <w:p w:rsidR="008E6305" w:rsidRPr="0073599F" w:rsidRDefault="008E6305" w:rsidP="0073599F">
      <w:pPr>
        <w:jc w:val="both"/>
        <w:rPr>
          <w:sz w:val="28"/>
          <w:szCs w:val="28"/>
        </w:rPr>
      </w:pPr>
      <w:r>
        <w:rPr>
          <w:sz w:val="28"/>
          <w:szCs w:val="28"/>
        </w:rPr>
        <w:t xml:space="preserve">- </w:t>
      </w:r>
      <w:r w:rsidRPr="0073599F">
        <w:rPr>
          <w:sz w:val="28"/>
          <w:szCs w:val="28"/>
        </w:rPr>
        <w:t>основана на соблюдении традиций;</w:t>
      </w:r>
    </w:p>
    <w:p w:rsidR="008E6305" w:rsidRPr="0073599F" w:rsidRDefault="008E6305" w:rsidP="0073599F">
      <w:pPr>
        <w:jc w:val="both"/>
        <w:rPr>
          <w:sz w:val="28"/>
          <w:szCs w:val="28"/>
        </w:rPr>
      </w:pPr>
      <w:r>
        <w:rPr>
          <w:sz w:val="28"/>
          <w:szCs w:val="28"/>
        </w:rPr>
        <w:t xml:space="preserve">- </w:t>
      </w:r>
      <w:r w:rsidRPr="0073599F">
        <w:rPr>
          <w:sz w:val="28"/>
          <w:szCs w:val="28"/>
        </w:rPr>
        <w:t>познаваема;</w:t>
      </w:r>
    </w:p>
    <w:p w:rsidR="008E6305" w:rsidRPr="0073599F" w:rsidRDefault="008E6305" w:rsidP="0073599F">
      <w:pPr>
        <w:jc w:val="both"/>
        <w:rPr>
          <w:sz w:val="28"/>
          <w:szCs w:val="28"/>
        </w:rPr>
      </w:pPr>
      <w:r>
        <w:rPr>
          <w:sz w:val="28"/>
          <w:szCs w:val="28"/>
        </w:rPr>
        <w:t xml:space="preserve">- </w:t>
      </w:r>
      <w:r w:rsidRPr="0073599F">
        <w:rPr>
          <w:sz w:val="28"/>
          <w:szCs w:val="28"/>
        </w:rPr>
        <w:t>способна изменяться;</w:t>
      </w:r>
    </w:p>
    <w:p w:rsidR="008E6305" w:rsidRPr="0073599F" w:rsidRDefault="008E6305" w:rsidP="0073599F">
      <w:pPr>
        <w:jc w:val="both"/>
        <w:rPr>
          <w:sz w:val="28"/>
          <w:szCs w:val="28"/>
        </w:rPr>
      </w:pPr>
      <w:r>
        <w:rPr>
          <w:sz w:val="28"/>
          <w:szCs w:val="28"/>
        </w:rPr>
        <w:t xml:space="preserve">- </w:t>
      </w:r>
      <w:r w:rsidRPr="0073599F">
        <w:rPr>
          <w:sz w:val="28"/>
          <w:szCs w:val="28"/>
        </w:rPr>
        <w:t>многогранна, т.е. ее нельзя постичь с помощью одного какого-либо подхода;</w:t>
      </w:r>
    </w:p>
    <w:p w:rsidR="008E6305" w:rsidRPr="0073599F" w:rsidRDefault="008E6305" w:rsidP="0073599F">
      <w:pPr>
        <w:jc w:val="both"/>
        <w:rPr>
          <w:sz w:val="28"/>
          <w:szCs w:val="28"/>
        </w:rPr>
      </w:pPr>
      <w:r>
        <w:rPr>
          <w:sz w:val="28"/>
          <w:szCs w:val="28"/>
        </w:rPr>
        <w:t xml:space="preserve">- </w:t>
      </w:r>
      <w:r w:rsidRPr="0073599F">
        <w:rPr>
          <w:sz w:val="28"/>
          <w:szCs w:val="28"/>
        </w:rPr>
        <w:t>осознаваема и не осознаваема;</w:t>
      </w:r>
    </w:p>
    <w:p w:rsidR="008E6305" w:rsidRPr="0073599F" w:rsidRDefault="008E6305" w:rsidP="0073599F">
      <w:pPr>
        <w:jc w:val="both"/>
        <w:rPr>
          <w:sz w:val="28"/>
          <w:szCs w:val="28"/>
        </w:rPr>
      </w:pPr>
      <w:r>
        <w:rPr>
          <w:sz w:val="28"/>
          <w:szCs w:val="28"/>
        </w:rPr>
        <w:t xml:space="preserve">- </w:t>
      </w:r>
      <w:r w:rsidRPr="0073599F">
        <w:rPr>
          <w:sz w:val="28"/>
          <w:szCs w:val="28"/>
        </w:rPr>
        <w:t>находится в постоянном развитии.</w:t>
      </w:r>
    </w:p>
    <w:p w:rsidR="008E6305" w:rsidRPr="0073599F" w:rsidRDefault="008E6305" w:rsidP="0073599F">
      <w:pPr>
        <w:jc w:val="both"/>
        <w:rPr>
          <w:sz w:val="28"/>
          <w:szCs w:val="28"/>
        </w:rPr>
      </w:pPr>
      <w:r w:rsidRPr="0073599F">
        <w:rPr>
          <w:sz w:val="28"/>
          <w:szCs w:val="28"/>
        </w:rPr>
        <w:t>Необходимо иметь в виду, что, прежде чем приступить к формированию культуры того или иного предприятия, следует твердо уяснить его</w:t>
      </w:r>
      <w:r>
        <w:rPr>
          <w:sz w:val="28"/>
          <w:szCs w:val="28"/>
        </w:rPr>
        <w:t xml:space="preserve"> систему ценностей и убеждений. </w:t>
      </w:r>
      <w:r w:rsidRPr="0073599F">
        <w:rPr>
          <w:sz w:val="28"/>
          <w:szCs w:val="28"/>
        </w:rPr>
        <w:t>Так, в компании «Форд Мотор» система ценностей заключается в трех понятиях: народ, товары, прибыль. Убеждения, позволяющие сделать вывод, как должно функционировать предприятие, как достигается успех, таковы:</w:t>
      </w:r>
    </w:p>
    <w:p w:rsidR="008E6305" w:rsidRPr="0073599F" w:rsidRDefault="008E6305" w:rsidP="0073599F">
      <w:pPr>
        <w:jc w:val="both"/>
        <w:rPr>
          <w:sz w:val="28"/>
          <w:szCs w:val="28"/>
        </w:rPr>
      </w:pPr>
      <w:r>
        <w:rPr>
          <w:sz w:val="28"/>
          <w:szCs w:val="28"/>
        </w:rPr>
        <w:t xml:space="preserve">- качество - </w:t>
      </w:r>
      <w:r w:rsidRPr="0073599F">
        <w:rPr>
          <w:sz w:val="28"/>
          <w:szCs w:val="28"/>
        </w:rPr>
        <w:t>это главное;</w:t>
      </w:r>
    </w:p>
    <w:p w:rsidR="008E6305" w:rsidRPr="0073599F" w:rsidRDefault="008E6305" w:rsidP="0073599F">
      <w:pPr>
        <w:jc w:val="both"/>
        <w:rPr>
          <w:sz w:val="28"/>
          <w:szCs w:val="28"/>
        </w:rPr>
      </w:pPr>
      <w:r>
        <w:rPr>
          <w:sz w:val="28"/>
          <w:szCs w:val="28"/>
        </w:rPr>
        <w:t xml:space="preserve">- постоянное совершенствование - </w:t>
      </w:r>
      <w:r w:rsidRPr="0073599F">
        <w:rPr>
          <w:sz w:val="28"/>
          <w:szCs w:val="28"/>
        </w:rPr>
        <w:t>залог успеха;</w:t>
      </w:r>
    </w:p>
    <w:p w:rsidR="008E6305" w:rsidRPr="0073599F" w:rsidRDefault="008E6305" w:rsidP="0073599F">
      <w:pPr>
        <w:jc w:val="both"/>
        <w:rPr>
          <w:sz w:val="28"/>
          <w:szCs w:val="28"/>
        </w:rPr>
      </w:pPr>
      <w:r>
        <w:rPr>
          <w:sz w:val="28"/>
          <w:szCs w:val="28"/>
        </w:rPr>
        <w:t>- торговцы и поставщики -</w:t>
      </w:r>
      <w:r w:rsidRPr="0073599F">
        <w:rPr>
          <w:sz w:val="28"/>
          <w:szCs w:val="28"/>
        </w:rPr>
        <w:t xml:space="preserve"> партнеры предприятия;</w:t>
      </w:r>
    </w:p>
    <w:p w:rsidR="008E6305" w:rsidRPr="0073599F" w:rsidRDefault="008E6305" w:rsidP="0073599F">
      <w:pPr>
        <w:jc w:val="both"/>
        <w:rPr>
          <w:sz w:val="28"/>
          <w:szCs w:val="28"/>
        </w:rPr>
      </w:pPr>
      <w:r>
        <w:rPr>
          <w:sz w:val="28"/>
          <w:szCs w:val="28"/>
        </w:rPr>
        <w:t xml:space="preserve">- </w:t>
      </w:r>
      <w:r w:rsidRPr="0073599F">
        <w:rPr>
          <w:sz w:val="28"/>
          <w:szCs w:val="28"/>
        </w:rPr>
        <w:t>заинтересованность (участие) сотрудников в прибыли;</w:t>
      </w:r>
    </w:p>
    <w:p w:rsidR="008E6305" w:rsidRPr="0073599F" w:rsidRDefault="008E6305" w:rsidP="0073599F">
      <w:pPr>
        <w:jc w:val="both"/>
        <w:rPr>
          <w:sz w:val="28"/>
          <w:szCs w:val="28"/>
        </w:rPr>
      </w:pPr>
      <w:r>
        <w:rPr>
          <w:sz w:val="28"/>
          <w:szCs w:val="28"/>
        </w:rPr>
        <w:t xml:space="preserve">- </w:t>
      </w:r>
      <w:r w:rsidRPr="0073599F">
        <w:rPr>
          <w:sz w:val="28"/>
          <w:szCs w:val="28"/>
        </w:rPr>
        <w:t>в деле нашей социальной и общественной целостности нет компромиссов.</w:t>
      </w:r>
    </w:p>
    <w:p w:rsidR="008E6305" w:rsidRPr="0073599F" w:rsidRDefault="008E6305" w:rsidP="0073599F">
      <w:pPr>
        <w:jc w:val="both"/>
        <w:rPr>
          <w:sz w:val="28"/>
          <w:szCs w:val="28"/>
        </w:rPr>
      </w:pPr>
      <w:r w:rsidRPr="0073599F">
        <w:rPr>
          <w:sz w:val="28"/>
          <w:szCs w:val="28"/>
        </w:rPr>
        <w:t>Вместе с тем не следует думать, что культурой предпринимательства можно манипулировать. Она складывается годами, динамична, постоянно совершенствуется.</w:t>
      </w:r>
    </w:p>
    <w:p w:rsidR="008E6305" w:rsidRPr="0073599F" w:rsidRDefault="008E6305" w:rsidP="0073599F">
      <w:pPr>
        <w:jc w:val="both"/>
        <w:rPr>
          <w:sz w:val="28"/>
          <w:szCs w:val="28"/>
        </w:rPr>
      </w:pPr>
      <w:r w:rsidRPr="0073599F">
        <w:rPr>
          <w:sz w:val="28"/>
          <w:szCs w:val="28"/>
        </w:rPr>
        <w:t>Культуру предприятия можно считать слабой в следующих случаях:</w:t>
      </w:r>
    </w:p>
    <w:p w:rsidR="008E6305" w:rsidRPr="0073599F" w:rsidRDefault="008E6305" w:rsidP="0073599F">
      <w:pPr>
        <w:jc w:val="both"/>
        <w:rPr>
          <w:sz w:val="28"/>
          <w:szCs w:val="28"/>
        </w:rPr>
      </w:pPr>
      <w:r>
        <w:rPr>
          <w:sz w:val="28"/>
          <w:szCs w:val="28"/>
        </w:rPr>
        <w:t xml:space="preserve">- </w:t>
      </w:r>
      <w:r w:rsidRPr="0073599F">
        <w:rPr>
          <w:sz w:val="28"/>
          <w:szCs w:val="28"/>
        </w:rPr>
        <w:t>отсутствует ясное представление о системе ценностей и средствах достижения целей;</w:t>
      </w:r>
    </w:p>
    <w:p w:rsidR="008E6305" w:rsidRPr="0073599F" w:rsidRDefault="008E6305" w:rsidP="0073599F">
      <w:pPr>
        <w:jc w:val="both"/>
        <w:rPr>
          <w:sz w:val="28"/>
          <w:szCs w:val="28"/>
        </w:rPr>
      </w:pPr>
      <w:r>
        <w:rPr>
          <w:sz w:val="28"/>
          <w:szCs w:val="28"/>
        </w:rPr>
        <w:t xml:space="preserve">- </w:t>
      </w:r>
      <w:r w:rsidRPr="0073599F">
        <w:rPr>
          <w:sz w:val="28"/>
          <w:szCs w:val="28"/>
        </w:rPr>
        <w:t>отсутствуют стратегические цели;</w:t>
      </w:r>
    </w:p>
    <w:p w:rsidR="008E6305" w:rsidRPr="0073599F" w:rsidRDefault="008E6305" w:rsidP="0073599F">
      <w:pPr>
        <w:jc w:val="both"/>
        <w:rPr>
          <w:sz w:val="28"/>
          <w:szCs w:val="28"/>
        </w:rPr>
      </w:pPr>
      <w:r>
        <w:rPr>
          <w:sz w:val="28"/>
          <w:szCs w:val="28"/>
        </w:rPr>
        <w:t xml:space="preserve">- </w:t>
      </w:r>
      <w:r w:rsidRPr="0073599F">
        <w:rPr>
          <w:sz w:val="28"/>
          <w:szCs w:val="28"/>
        </w:rPr>
        <w:t>отсутствуют тактические цели (в результате возникают противоречия);</w:t>
      </w:r>
    </w:p>
    <w:p w:rsidR="008E6305" w:rsidRPr="0073599F" w:rsidRDefault="008E6305" w:rsidP="0073599F">
      <w:pPr>
        <w:jc w:val="both"/>
        <w:rPr>
          <w:sz w:val="28"/>
          <w:szCs w:val="28"/>
        </w:rPr>
      </w:pPr>
      <w:r>
        <w:rPr>
          <w:sz w:val="28"/>
          <w:szCs w:val="28"/>
        </w:rPr>
        <w:t xml:space="preserve">- </w:t>
      </w:r>
      <w:r w:rsidRPr="0073599F">
        <w:rPr>
          <w:sz w:val="28"/>
          <w:szCs w:val="28"/>
        </w:rPr>
        <w:t>отдельные части организации не могут прийти к согласию, существуют различные точки зрения;</w:t>
      </w:r>
    </w:p>
    <w:p w:rsidR="008E6305" w:rsidRDefault="008E6305" w:rsidP="0073599F">
      <w:pPr>
        <w:jc w:val="both"/>
        <w:rPr>
          <w:sz w:val="28"/>
          <w:szCs w:val="28"/>
        </w:rPr>
      </w:pPr>
      <w:r>
        <w:rPr>
          <w:sz w:val="28"/>
          <w:szCs w:val="28"/>
        </w:rPr>
        <w:t xml:space="preserve">- </w:t>
      </w:r>
      <w:r w:rsidRPr="0073599F">
        <w:rPr>
          <w:sz w:val="28"/>
          <w:szCs w:val="28"/>
        </w:rPr>
        <w:t>руководители ничего не делают для развития общего понимания ценностей, общих убеждений.</w:t>
      </w:r>
    </w:p>
    <w:p w:rsidR="008E6305" w:rsidRDefault="008E6305" w:rsidP="0073599F">
      <w:pPr>
        <w:jc w:val="both"/>
        <w:rPr>
          <w:sz w:val="28"/>
          <w:szCs w:val="28"/>
        </w:rPr>
      </w:pPr>
    </w:p>
    <w:p w:rsidR="008E6305" w:rsidRPr="0073599F" w:rsidRDefault="008E6305" w:rsidP="0073599F">
      <w:pPr>
        <w:jc w:val="both"/>
        <w:rPr>
          <w:b/>
          <w:sz w:val="28"/>
          <w:szCs w:val="28"/>
        </w:rPr>
      </w:pPr>
      <w:r w:rsidRPr="0073599F">
        <w:rPr>
          <w:b/>
          <w:sz w:val="28"/>
          <w:szCs w:val="28"/>
        </w:rPr>
        <w:t>Текст второго вопроса</w:t>
      </w:r>
    </w:p>
    <w:p w:rsidR="008E6305" w:rsidRPr="0073599F" w:rsidRDefault="008E6305" w:rsidP="0073599F">
      <w:pPr>
        <w:jc w:val="both"/>
        <w:rPr>
          <w:b/>
          <w:sz w:val="28"/>
        </w:rPr>
      </w:pPr>
    </w:p>
    <w:p w:rsidR="008E6305" w:rsidRPr="00AA1B23" w:rsidRDefault="008E6305" w:rsidP="0073599F">
      <w:pPr>
        <w:jc w:val="both"/>
        <w:rPr>
          <w:sz w:val="28"/>
        </w:rPr>
      </w:pPr>
      <w:r w:rsidRPr="00AA1B23">
        <w:rPr>
          <w:sz w:val="28"/>
        </w:rPr>
        <w:t>Во всем мире благодаря экономическим и социальным переменам большое значение приобретают моральные и этические нормы жизни общества: право на человеческое достоинство, право на достойные условия труда, право на здоровую окружающую среду, обилие духовных благ, свободу личности, социальную связь между людьми, справедливость, сведение к минимуму конфликтов внутри общества, активное участие всех граждан в общественной жизни, право каждого гражданина на участие в принятии решений, возможность получения образования и др. Для реализации данных ценностей необходим высокий уровень развития производительных сил, культуры. Если сфера материального производства недостаточно развита, то реализация ряда идеалов менее предпочтительна, чем производство дополнительного количества материальных благ. Без восстановления нравственных основ общества невозможно создать платформу для перестройки экономики. В период перехода от тоталитарной системы к формированию демократических институтов и рыночной экономики важно проанализировать соотношение экономики и этики, моральных и экономических ценностей.</w:t>
      </w:r>
    </w:p>
    <w:p w:rsidR="008E6305" w:rsidRPr="00AA1B23" w:rsidRDefault="008E6305" w:rsidP="0073599F">
      <w:pPr>
        <w:jc w:val="both"/>
        <w:rPr>
          <w:sz w:val="28"/>
        </w:rPr>
      </w:pPr>
      <w:r w:rsidRPr="00AA1B23">
        <w:rPr>
          <w:sz w:val="28"/>
        </w:rPr>
        <w:t>Мораль - форма общественного сознания, общественный институт, выполняющий функцию регулирования поведения человека. Различают корпоративную, предпринимательскую и другие виды этики.</w:t>
      </w:r>
    </w:p>
    <w:p w:rsidR="008E6305" w:rsidRPr="00AA1B23" w:rsidRDefault="008E6305" w:rsidP="0073599F">
      <w:pPr>
        <w:jc w:val="both"/>
        <w:rPr>
          <w:sz w:val="28"/>
        </w:rPr>
      </w:pPr>
      <w:r w:rsidRPr="00AA1B23">
        <w:rPr>
          <w:sz w:val="28"/>
        </w:rPr>
        <w:t>Этика - система норм нравственного поведения людей, их обязанностей по отношению друг к другу и обществу в целом.</w:t>
      </w:r>
    </w:p>
    <w:p w:rsidR="008E6305" w:rsidRPr="00AA1B23" w:rsidRDefault="008E6305" w:rsidP="0073599F">
      <w:pPr>
        <w:jc w:val="both"/>
        <w:rPr>
          <w:sz w:val="28"/>
        </w:rPr>
      </w:pPr>
      <w:r w:rsidRPr="00AA1B23">
        <w:rPr>
          <w:sz w:val="28"/>
        </w:rPr>
        <w:t>Этические нормы поведения фирмы во взаимоотношениях с государством, покупателями, поставщиками, работниками изучает корпоративная этика. Многие фирмы Запада имеют собственные этические кодексы. При этом они исходят из того, что высокие этические стандарты обеспечивают стабильную прибыль. Важную роль в формировании деловой этики, а также в выявлении и устранении неэтичных методов бизнеса играет общественность. Вопросы этики обсуждаются в прессе, на телевидении, в обществах потребителей, различных ассоциациях.</w:t>
      </w:r>
    </w:p>
    <w:p w:rsidR="008E6305" w:rsidRPr="00AA1B23" w:rsidRDefault="008E6305" w:rsidP="0073599F">
      <w:pPr>
        <w:jc w:val="both"/>
        <w:rPr>
          <w:sz w:val="28"/>
        </w:rPr>
      </w:pPr>
      <w:r w:rsidRPr="00AA1B23">
        <w:rPr>
          <w:sz w:val="28"/>
        </w:rPr>
        <w:t>Профессиональная этика отражает особенности нравственного сознания, поведения и взаимоотношений людей, обусловленные спецификой профессиональной деятельности. Профессиональная этика определяет этические принципы и нормы поведения людей в рамках определенного вида трудовой деятельности. Поэтому выделяют различные виды этики, в том числе педагогическую, медицинскую, воинскую, управленческую.</w:t>
      </w:r>
    </w:p>
    <w:p w:rsidR="008E6305" w:rsidRPr="00AA1B23" w:rsidRDefault="008E6305" w:rsidP="0073599F">
      <w:pPr>
        <w:jc w:val="both"/>
        <w:rPr>
          <w:sz w:val="28"/>
        </w:rPr>
      </w:pPr>
      <w:r w:rsidRPr="00AA1B23">
        <w:rPr>
          <w:sz w:val="28"/>
        </w:rPr>
        <w:t>Решающими условиями успеха являются трудолюбие, профессиональное мастерство, талант. Для активизации перечисленных качеств важны нравственный подход и высокий уровень нравственного сознания. Важным в профессиональной этике является объективное и доброжелательное отношение к людям, к их профессиональному мнению, служебным притязаниям. Реальное проявление профессиональной порядочности - единство слова и дела.</w:t>
      </w:r>
    </w:p>
    <w:p w:rsidR="008E6305" w:rsidRDefault="008E6305" w:rsidP="0073599F">
      <w:pPr>
        <w:jc w:val="both"/>
        <w:rPr>
          <w:b/>
          <w:sz w:val="28"/>
        </w:rPr>
      </w:pPr>
    </w:p>
    <w:p w:rsidR="008E6305" w:rsidRDefault="008E6305" w:rsidP="0073599F">
      <w:pPr>
        <w:jc w:val="both"/>
        <w:rPr>
          <w:b/>
          <w:sz w:val="28"/>
        </w:rPr>
      </w:pPr>
      <w:r>
        <w:rPr>
          <w:b/>
          <w:sz w:val="28"/>
        </w:rPr>
        <w:t>Текст третьего вопроса</w:t>
      </w:r>
    </w:p>
    <w:p w:rsidR="008E6305" w:rsidRDefault="008E6305" w:rsidP="0073599F">
      <w:pPr>
        <w:jc w:val="both"/>
        <w:rPr>
          <w:b/>
          <w:sz w:val="28"/>
        </w:rPr>
      </w:pPr>
    </w:p>
    <w:p w:rsidR="008E6305" w:rsidRPr="00AA1B23" w:rsidRDefault="008E6305" w:rsidP="0073599F">
      <w:pPr>
        <w:jc w:val="both"/>
        <w:rPr>
          <w:sz w:val="28"/>
        </w:rPr>
      </w:pPr>
      <w:r w:rsidRPr="00AA1B23">
        <w:rPr>
          <w:sz w:val="28"/>
        </w:rPr>
        <w:t>В процессе предпринимательской деятельности определенному человеку или группе людей приходится принимать решения по конкретным вопросам. При этом на поведение человека влияют характер решаемых задач и уровень культуры делового общения, соответствующий общей культуре предпринимательской деятельности. Деловое общение ведется по определенным правилам, являющимся важным средством повышения его эффективности. К числу таких правил относятся: этикет, согласование взаимодействия и самоподачи.</w:t>
      </w:r>
    </w:p>
    <w:p w:rsidR="008E6305" w:rsidRPr="00AA1B23" w:rsidRDefault="008E6305" w:rsidP="0073599F">
      <w:pPr>
        <w:jc w:val="both"/>
        <w:rPr>
          <w:sz w:val="28"/>
        </w:rPr>
      </w:pPr>
    </w:p>
    <w:p w:rsidR="008E6305" w:rsidRPr="00AA1B23" w:rsidRDefault="008E6305" w:rsidP="0073599F">
      <w:pPr>
        <w:jc w:val="both"/>
        <w:rPr>
          <w:sz w:val="28"/>
        </w:rPr>
      </w:pPr>
      <w:r w:rsidRPr="00AA1B23">
        <w:rPr>
          <w:sz w:val="28"/>
        </w:rPr>
        <w:t>Правила этикета определяют порядок общения и представления (младшего старшему и т. д.), способы именования (по должности, званию, фамилии), выбор формы обращения (Вы, ты) и т. д. Каждая деталь этих прав</w:t>
      </w:r>
      <w:r>
        <w:rPr>
          <w:sz w:val="28"/>
        </w:rPr>
        <w:t>ил, а их существует множество -</w:t>
      </w:r>
      <w:r w:rsidRPr="00AA1B23">
        <w:rPr>
          <w:sz w:val="28"/>
        </w:rPr>
        <w:t xml:space="preserve"> от умения вести себя за столом, умения одеваться со вкусом и в соответствии с ситуацией до фо</w:t>
      </w:r>
      <w:r>
        <w:rPr>
          <w:sz w:val="28"/>
        </w:rPr>
        <w:t>рмулы приветствия и прощания, -</w:t>
      </w:r>
      <w:r w:rsidRPr="00AA1B23">
        <w:rPr>
          <w:sz w:val="28"/>
        </w:rPr>
        <w:t xml:space="preserve"> отработана и выверена годами. Выполнение правил этикета является обязательным, поскольку нарушивший их теряет статус полноправного участника общения. Например, один крупный предприниматель из России явился на переговоры с представителями итальянской фирмы в белых ботинках, чем шокировал их. Такой поступок может привести к мысли о том, что предприниматель - один из нуворишей, так как он незнаком с правилами хорошего тона, что, возможно, это его первые серьезные деловые переговоры. Следовательно, как быстро он разбогател, то так же быстро может разориться, т.е. иметь дело с ним опасно.</w:t>
      </w:r>
    </w:p>
    <w:p w:rsidR="008E6305" w:rsidRPr="00AA1B23" w:rsidRDefault="008E6305" w:rsidP="0073599F">
      <w:pPr>
        <w:jc w:val="both"/>
        <w:rPr>
          <w:sz w:val="28"/>
        </w:rPr>
      </w:pPr>
      <w:r w:rsidRPr="00AA1B23">
        <w:rPr>
          <w:sz w:val="28"/>
        </w:rPr>
        <w:t>Правила согласования взаимодействия предполагают, например, что, вступая в деловой разговор, необходимо соблюдать такие требования: высказываться не больше и не меньше, чем требуется в данный момент; не отклоняться от темы, выражаться четко; стараться, чтобы высказывания соответствовали истине.</w:t>
      </w:r>
    </w:p>
    <w:p w:rsidR="008E6305" w:rsidRPr="00AA1B23" w:rsidRDefault="008E6305" w:rsidP="0073599F">
      <w:pPr>
        <w:jc w:val="both"/>
        <w:rPr>
          <w:sz w:val="28"/>
        </w:rPr>
      </w:pPr>
      <w:r w:rsidRPr="00AA1B23">
        <w:rPr>
          <w:sz w:val="28"/>
        </w:rPr>
        <w:t>Правила самоподачи связаны с индивидуальным успехом участников. Довольно подробно они описаны в книге Дейла Карнеги «Как приобретать друзей и оказывать влияние на людей».</w:t>
      </w:r>
    </w:p>
    <w:p w:rsidR="008E6305" w:rsidRPr="00AA1B23" w:rsidRDefault="008E6305" w:rsidP="0073599F">
      <w:pPr>
        <w:jc w:val="both"/>
        <w:rPr>
          <w:sz w:val="28"/>
        </w:rPr>
      </w:pPr>
      <w:r w:rsidRPr="00AA1B23">
        <w:rPr>
          <w:sz w:val="28"/>
        </w:rPr>
        <w:t>Техника общения - совокупность средств (приемов), используемых людьми для достижения желаемого эффекта в общении. Эти средства бывают словесные (вербальные) и несловесные (невербальные), в том числе мимика, позы, жесты, тон, взгляд, интонация речи, а также пространственно-временная организация. Специалисты в области коммуникации отмечают, что владение невербальными приемами более желательно и эффективно. Исследования показывают, что невербальные реакции в меньшей степени контролируются сознанием, чем словесные высказывания.</w:t>
      </w:r>
    </w:p>
    <w:p w:rsidR="008E6305" w:rsidRPr="00AA1B23" w:rsidRDefault="008E6305" w:rsidP="0073599F">
      <w:pPr>
        <w:jc w:val="both"/>
        <w:rPr>
          <w:sz w:val="28"/>
        </w:rPr>
      </w:pPr>
      <w:r w:rsidRPr="00AA1B23">
        <w:rPr>
          <w:sz w:val="28"/>
        </w:rPr>
        <w:t>Технику общения принято разделять на технику поведения и технику слушания.</w:t>
      </w:r>
    </w:p>
    <w:p w:rsidR="008E6305" w:rsidRPr="00AA1B23" w:rsidRDefault="008E6305" w:rsidP="0073599F">
      <w:pPr>
        <w:jc w:val="both"/>
        <w:rPr>
          <w:sz w:val="28"/>
        </w:rPr>
      </w:pPr>
      <w:r w:rsidRPr="00AA1B23">
        <w:rPr>
          <w:sz w:val="28"/>
        </w:rPr>
        <w:t>Критерием коммуникабельности является умение слушать ч задавать вопросы, поскольку в процессе слушания решаются две важнейшие функции: восприятие информации и осуществление обратной связи, т.е. передача говорящему информации о том, как воспринимается его речь и поведение. Исследования показали, что умеют выслушивать собеседника спокойно и целенаправленно не более 10% людей.</w:t>
      </w:r>
    </w:p>
    <w:p w:rsidR="008E6305" w:rsidRPr="00AA1B23" w:rsidRDefault="008E6305" w:rsidP="0073599F">
      <w:pPr>
        <w:jc w:val="both"/>
        <w:rPr>
          <w:sz w:val="28"/>
        </w:rPr>
      </w:pPr>
      <w:r w:rsidRPr="00AA1B23">
        <w:rPr>
          <w:sz w:val="28"/>
        </w:rPr>
        <w:t>Умение задавать вопросы - это искусство. Множество конфликтов и недоразумений может возникнуть в результате не заданных своевременно вопросов. Отказаться посредством вопросов выяснить намерения собеседника - значит открыть путь догадкам и умозрительным построениям, не всегда верным. В процессе контакта важную роль играет проявление эмоций, манеры и жесты партнеров. Понимание жестов позволяет более точно определить позицию собеседника, может предупредить о том, как изменить свое поведение для достижения нужного результата. Для повышения компетенции необходимо осваивать язык жестов, поскольку поведение, мимика, жесты не одинаковы у различных этнических групп, народов. Так, «ноль», образованный большим и указательным пальцем, американцем воспринимается как «все нормально», в Японии он означает «деньги», а в Португалии этот жест считается неприличным. На Ближнем Востоке не принято подавать деньги, подарки, еду левой рукой, так как у исповедующих ислам она считается нечистой.</w:t>
      </w:r>
    </w:p>
    <w:p w:rsidR="008E6305" w:rsidRPr="00AA1B23" w:rsidRDefault="008E6305" w:rsidP="0073599F">
      <w:pPr>
        <w:jc w:val="both"/>
        <w:rPr>
          <w:sz w:val="28"/>
        </w:rPr>
      </w:pPr>
      <w:r w:rsidRPr="00AA1B23">
        <w:rPr>
          <w:sz w:val="28"/>
        </w:rPr>
        <w:t>Эффективность общения зависит и от его пространственно-временной организации. Так, следует считаться с местом, где происходит беседа (служебное помещение, общественное, личное), со временем (рабочее время или свободное). Важным элементом установления контакта является также учет расстояния между собеседниками. Так, установлено, что жители США обычно разговаривают стоя на расстоянии не ближе 60 см друг от друга, а латино-а</w:t>
      </w:r>
      <w:r>
        <w:rPr>
          <w:sz w:val="28"/>
        </w:rPr>
        <w:t>мериканцы -</w:t>
      </w:r>
      <w:r w:rsidRPr="00AA1B23">
        <w:rPr>
          <w:sz w:val="28"/>
        </w:rPr>
        <w:t xml:space="preserve"> почти вплотную. Жители США обычно работают в больших помещениях, при открытых дверях. Так, небоскреб Фордовского фонда построен из стекла и бетона, он просматривается насквозь. Немцы же считают распахнутую дверь высшей степенью беспорядка.</w:t>
      </w:r>
    </w:p>
    <w:p w:rsidR="008E6305" w:rsidRDefault="008E6305" w:rsidP="0073599F">
      <w:pPr>
        <w:jc w:val="both"/>
        <w:rPr>
          <w:b/>
          <w:sz w:val="28"/>
        </w:rPr>
      </w:pPr>
    </w:p>
    <w:p w:rsidR="008E6305" w:rsidRDefault="008E6305" w:rsidP="0073599F">
      <w:pPr>
        <w:jc w:val="both"/>
        <w:rPr>
          <w:b/>
          <w:sz w:val="28"/>
        </w:rPr>
      </w:pPr>
      <w:r>
        <w:rPr>
          <w:b/>
          <w:sz w:val="28"/>
        </w:rPr>
        <w:t>Текст четвертого вопроса</w:t>
      </w:r>
    </w:p>
    <w:p w:rsidR="008E6305" w:rsidRDefault="008E6305" w:rsidP="0073599F">
      <w:pPr>
        <w:jc w:val="both"/>
        <w:rPr>
          <w:b/>
          <w:sz w:val="28"/>
        </w:rPr>
      </w:pPr>
    </w:p>
    <w:p w:rsidR="008E6305" w:rsidRPr="00AA1B23" w:rsidRDefault="008E6305" w:rsidP="0073599F">
      <w:pPr>
        <w:jc w:val="both"/>
        <w:rPr>
          <w:sz w:val="28"/>
        </w:rPr>
      </w:pPr>
      <w:r w:rsidRPr="00AA1B23">
        <w:rPr>
          <w:sz w:val="28"/>
        </w:rPr>
        <w:t>Исследования, проведенные отечественными и зарубежными специалистами, позволили отнести к наиболее важным качествам преуспевающего бизнесмена следующие: инициативность, способность рисковать, целеустремленность, независимость, ориентированность на эффективность и качество, способность убеждать и устанавливать цели, стремление к знаниям, систематическое планирование и наблюдение.</w:t>
      </w:r>
    </w:p>
    <w:p w:rsidR="008E6305" w:rsidRPr="00AA1B23" w:rsidRDefault="008E6305" w:rsidP="0073599F">
      <w:pPr>
        <w:jc w:val="both"/>
        <w:rPr>
          <w:sz w:val="28"/>
        </w:rPr>
      </w:pPr>
      <w:r w:rsidRPr="00AA1B23">
        <w:rPr>
          <w:sz w:val="28"/>
        </w:rPr>
        <w:t>Как подтверждает деловая практика, неотъемлемой чертой современного бизнеса являются честность и порядочность. Так десятки тысяч акций и других ценных бумаг продаются на биржах Запада на основе устных сделок; товары на многие миллиарды долларов реализуются с оформлением контрактов спустя некоторое время, поэтому честность и порядочность являются следствием развития общества.</w:t>
      </w:r>
    </w:p>
    <w:p w:rsidR="008E6305" w:rsidRPr="00AA1B23" w:rsidRDefault="008E6305" w:rsidP="0073599F">
      <w:pPr>
        <w:jc w:val="both"/>
        <w:rPr>
          <w:sz w:val="28"/>
        </w:rPr>
      </w:pPr>
      <w:r w:rsidRPr="00AA1B23">
        <w:rPr>
          <w:sz w:val="28"/>
        </w:rPr>
        <w:t>Полезность предпринимателя основывается на его умении организовать и рационально вести дело, его бережливости, инициативности, стремлении к постоянному обновлению производства и выпускаемой продукции. Особое значение имеет нацеленность предпринимательской деятельности на потребление и потребителей, удовлетворение потребностей людей. Будучи заинтересованными в увеличении покупательной способности потребителей, предприниматели в развитом обществе активно включаются в улучшение социальной политики, способствуют развитию культуры, науки. Бизнес является противоположностью насильственному труду и предполагает инициативность, предприимчивость, трудолюбие, желание самоутвердиться, умение вести борьбу, стремление к развитию и совершенствованию.</w:t>
      </w:r>
    </w:p>
    <w:p w:rsidR="008E6305" w:rsidRPr="00AA1B23" w:rsidRDefault="008E6305" w:rsidP="0073599F">
      <w:pPr>
        <w:jc w:val="both"/>
        <w:rPr>
          <w:sz w:val="28"/>
        </w:rPr>
      </w:pPr>
      <w:r w:rsidRPr="00AA1B23">
        <w:rPr>
          <w:sz w:val="28"/>
        </w:rPr>
        <w:t>Уровень культуры предприятия во многом определяется деятельностью его лидеров, особенно в периоды становления и реорганизации. Почти все известные компании основаны неординарными личностями: Томас Уотсон (IBM), А. Слоун («Дженерал моторз»). Они, как правило, являлись творцами культуры предприятия, зачинателями традиций.</w:t>
      </w:r>
    </w:p>
    <w:p w:rsidR="008E6305" w:rsidRPr="00AA1B23" w:rsidRDefault="008E6305" w:rsidP="0073599F">
      <w:pPr>
        <w:jc w:val="both"/>
        <w:rPr>
          <w:sz w:val="28"/>
        </w:rPr>
      </w:pPr>
      <w:r w:rsidRPr="00AA1B23">
        <w:rPr>
          <w:sz w:val="28"/>
        </w:rPr>
        <w:t>Проведенные опросы показывают, что для современных лидеров характерны такие черты, как способность формировать эффективную команду, прислушиваться к мнению коллег и подчиненных, способность вести за собой людей.</w:t>
      </w:r>
    </w:p>
    <w:p w:rsidR="008E6305" w:rsidRPr="00AA1B23" w:rsidRDefault="008E6305" w:rsidP="0073599F">
      <w:pPr>
        <w:jc w:val="both"/>
        <w:rPr>
          <w:sz w:val="28"/>
        </w:rPr>
      </w:pPr>
      <w:r w:rsidRPr="00AA1B23">
        <w:rPr>
          <w:sz w:val="28"/>
        </w:rPr>
        <w:t>Многие богатые люди на Западе ведут скромный образ жизни, много работают. Ярким примером является президент корпорации «Крайслер» Ли Якокка, который, будучи очень богатым человеком, вел очень экономную жизнь. Генри Форд отмечал, что важнейшим фактором успешного предпринимательства является служение обществу, помощь обездоленным.</w:t>
      </w:r>
    </w:p>
    <w:p w:rsidR="008E6305" w:rsidRPr="00AA1B23" w:rsidRDefault="008E6305" w:rsidP="0073599F">
      <w:pPr>
        <w:jc w:val="both"/>
        <w:rPr>
          <w:sz w:val="28"/>
        </w:rPr>
      </w:pPr>
      <w:r w:rsidRPr="00AA1B23">
        <w:rPr>
          <w:sz w:val="28"/>
        </w:rPr>
        <w:t>Отношение к предпринимателям в нашей стране разнообразное, оно и складывается под влиянием многих факторов объективного и субъективного характера. В течение десятилетий у советских людей формировался стереотип предпринимателя как «паразита», владеющего богатствами общества и не имеющего на это прав, живущего за счет эксплуатации трудящихся; его интересы - только нажива. И сегодня есть еще | сторонники этой схемы, но, конечно, не в полном ее объеме. Все больше утверждается новое отношение к предпринимателям.</w:t>
      </w:r>
    </w:p>
    <w:p w:rsidR="008E6305" w:rsidRPr="00AA1B23" w:rsidRDefault="008E6305" w:rsidP="0073599F">
      <w:pPr>
        <w:jc w:val="both"/>
        <w:rPr>
          <w:sz w:val="28"/>
        </w:rPr>
      </w:pPr>
      <w:r w:rsidRPr="00AA1B23">
        <w:rPr>
          <w:sz w:val="28"/>
        </w:rPr>
        <w:t>Деловая этика большинства наших предпринимателей пока находится в стадии формирования. В условиях командно-административной системы сложился особый тип хозяйственного руководителя-конформиста: боязливого, внутренне несвободного, боящегося риска, безынициативного. Часто хозяйственники, выросшие в рамках этой системы, не демократичны, не склонны к диалогу, не компетентны в вопросах человеческих отношений, психологии, менеджмента, не обладают достаточным кругозором.</w:t>
      </w:r>
    </w:p>
    <w:p w:rsidR="008E6305" w:rsidRPr="00AA1B23" w:rsidRDefault="008E6305" w:rsidP="0073599F">
      <w:pPr>
        <w:jc w:val="both"/>
        <w:rPr>
          <w:sz w:val="28"/>
        </w:rPr>
      </w:pPr>
      <w:r w:rsidRPr="00AA1B23">
        <w:rPr>
          <w:sz w:val="28"/>
        </w:rPr>
        <w:t>Культурно-этические слабости отечественных бизнесменов можно классифицировать в зависимости от их социального происхождения.</w:t>
      </w:r>
    </w:p>
    <w:p w:rsidR="008E6305" w:rsidRPr="00AA1B23" w:rsidRDefault="008E6305" w:rsidP="0073599F">
      <w:pPr>
        <w:jc w:val="both"/>
        <w:rPr>
          <w:sz w:val="28"/>
        </w:rPr>
      </w:pPr>
      <w:r w:rsidRPr="00AA1B23">
        <w:rPr>
          <w:sz w:val="28"/>
        </w:rPr>
        <w:t xml:space="preserve">К первой группе (по различным оценкам, от 5 до 20% всех предпринимателей) относят представителей номенклатурного бизнеса, состоящих из бывших работников комсомольских, партийных и советских органов. На работу в эти органы приходили честолюбивые, деловые люди из многих отраслей народного хозяйства. Бизнесом занялись в основном более молодые люди, отличительными чертами которых стали деловая хватка, организаторские способности, знание основ предпринимательства, умение налаживать и поддерживать неформальные связи и др. Во вторую группу входят люмпенизированные люди («парвеню»), не достигшие высот в своей профессии или не имеющие профессии. В этой группе велика доля молодых людей, которые с 13--15 лет начали «делать деньги» в нелегальном бизнесе, затем открыли официально зарегистрированные фирмы. Для бизнесменов этой группы характерно стремление любой ценой скопить себе состояние, а потому их интересуют торгово-закупочные операции, посредническая деятельность, биржевое и банковское дело (производство в сферу их интересов не входит). Часть бизнесменов этой группы (по разным оценкам, от 15 до 30%) имеет уголовное прошлое. Отсутствие культуры предпринимательства связано с существованием в нашей стране на протяжении долгих лет теневой экономики. Бизнесмены теневой экономики («теневики») бывают двух типов: </w:t>
      </w:r>
    </w:p>
    <w:p w:rsidR="008E6305" w:rsidRPr="00AA1B23" w:rsidRDefault="008E6305" w:rsidP="0073599F">
      <w:pPr>
        <w:jc w:val="both"/>
        <w:rPr>
          <w:sz w:val="28"/>
        </w:rPr>
      </w:pPr>
      <w:r w:rsidRPr="00AA1B23">
        <w:rPr>
          <w:sz w:val="28"/>
        </w:rPr>
        <w:t>первый - это «работяги» (их большинство) производят дефицитные товары, налаживают необходимые коммерческие связи;</w:t>
      </w:r>
    </w:p>
    <w:p w:rsidR="008E6305" w:rsidRPr="00AA1B23" w:rsidRDefault="008E6305" w:rsidP="0073599F">
      <w:pPr>
        <w:jc w:val="both"/>
        <w:rPr>
          <w:sz w:val="28"/>
        </w:rPr>
      </w:pPr>
      <w:r w:rsidRPr="00AA1B23">
        <w:rPr>
          <w:sz w:val="28"/>
        </w:rPr>
        <w:t>второй - «избранные», занимаясь операциями с золотом, драгоценными камнями, антиквариатом, они сосредоточили в своих руках финансовые богатства, при этом они связаны с уголовным миром, коррумпированными государственными структурами, возглавляют современную организованную преступность, лихорадочно стремясь «отмыть» эти богатства, укрепить свое политическое влияние.</w:t>
      </w:r>
    </w:p>
    <w:p w:rsidR="008E6305" w:rsidRPr="00AA1B23" w:rsidRDefault="008E6305" w:rsidP="0073599F">
      <w:pPr>
        <w:jc w:val="both"/>
        <w:rPr>
          <w:sz w:val="28"/>
        </w:rPr>
      </w:pPr>
      <w:r w:rsidRPr="00AA1B23">
        <w:rPr>
          <w:sz w:val="28"/>
        </w:rPr>
        <w:t>Отечественным предпринимателям приходится работать в сложных условиях, часто в условиях неопределенности. Все еще не преодолены механизмы, мешающие предпринимательству. Успеха добивается легче тот человек, который быстрее приспосабливается к ним. Поэтому широко применяется психология «разового бизнеса», когда прибыль получают путем обмана потребителей, недобросовестной конкуренцией. Кроме того, существует «система постоянных аукционов», когда выбор деловых партнеров обусловливается желанием получить «поскорее и побольше», а не установлением длительных взаимовыгодных связей.</w:t>
      </w:r>
    </w:p>
    <w:p w:rsidR="008E6305" w:rsidRPr="00AA1B23" w:rsidRDefault="008E6305" w:rsidP="0073599F">
      <w:pPr>
        <w:jc w:val="both"/>
        <w:rPr>
          <w:sz w:val="28"/>
        </w:rPr>
      </w:pPr>
      <w:r w:rsidRPr="00AA1B23">
        <w:rPr>
          <w:sz w:val="28"/>
        </w:rPr>
        <w:t>К особенностям отечественного бизнеса относят также закрытый, даже мафиозный его характер. Преуспевающие коммерческие структуры нередко в своей деятельности используют силу и связи с государственными, в том числе правоохранительными, органами. При выборе руководителей таких структур в первую очередь учитываются личная преданность, умение «держать язык за зубами». Поэтому в таких организациях царят двойная мораль, насилие, беспрекословное подчинение. Причинами роста преступности, по мнению правоохранительных органов, являются развал экономики и несовершенство ее правового регулирования, отсутствие четкой морали, нравственности, а также несовершенство действующего законодательства: принимаются противоречивые «расплывчатые» акты, что дает повод для их вольного толкования.</w:t>
      </w:r>
    </w:p>
    <w:p w:rsidR="008E6305" w:rsidRPr="00AA1B23" w:rsidRDefault="008E6305" w:rsidP="0073599F">
      <w:pPr>
        <w:jc w:val="both"/>
        <w:rPr>
          <w:sz w:val="28"/>
        </w:rPr>
      </w:pPr>
      <w:r w:rsidRPr="00AA1B23">
        <w:rPr>
          <w:sz w:val="28"/>
        </w:rPr>
        <w:t>Обнищание и резкое расслоение общества на богатых и бедных, пренебрежительное отношение к культуре, образованию, а также политическая нестабильность заставляют жить «одним днем».</w:t>
      </w:r>
    </w:p>
    <w:p w:rsidR="008E6305" w:rsidRPr="00AA1B23" w:rsidRDefault="008E6305" w:rsidP="0073599F">
      <w:pPr>
        <w:jc w:val="both"/>
        <w:rPr>
          <w:sz w:val="28"/>
        </w:rPr>
      </w:pPr>
      <w:r w:rsidRPr="00AA1B23">
        <w:rPr>
          <w:sz w:val="28"/>
        </w:rPr>
        <w:t>Криминализация проявляется во всех отраслях экономики: только за первое полугодие 1994 г. вскрыто 72 тыс. экономических преступлений, что на 17,3% больше, чем за тот же период 1993 г.; за последние два года по фиктивным платежным документам похищено 3-4 трлн.</w:t>
      </w:r>
    </w:p>
    <w:p w:rsidR="008E6305" w:rsidRPr="00AA1B23" w:rsidRDefault="008E6305" w:rsidP="0073599F">
      <w:pPr>
        <w:jc w:val="both"/>
        <w:rPr>
          <w:sz w:val="28"/>
        </w:rPr>
      </w:pPr>
      <w:r w:rsidRPr="00AA1B23">
        <w:rPr>
          <w:sz w:val="28"/>
        </w:rPr>
        <w:t>Особенностью экономического кризиса в последние годы стала нарастающая неплатежеспособность предприятий. Причины неплатежей разнообразны. В настоящее время предприятия заинтересованы в том, чтобы как можно дольше не расплачиваться с долгами. Нормой поведения многих предприятий стало использование чужих материально-финансовых ресурсов для различных целей. Главная причина такого положения - отсутствие у руководителей предприятий моральной ответственности за долги. На законные требования возвратить долги они отвечают угрозами разрыва хозяйственных связей, применяют и другие способы платежа.</w:t>
      </w:r>
    </w:p>
    <w:p w:rsidR="008E6305" w:rsidRPr="00AA1B23" w:rsidRDefault="008E6305" w:rsidP="0073599F">
      <w:pPr>
        <w:jc w:val="both"/>
        <w:rPr>
          <w:sz w:val="28"/>
        </w:rPr>
      </w:pPr>
      <w:r w:rsidRPr="00AA1B23">
        <w:rPr>
          <w:sz w:val="28"/>
        </w:rPr>
        <w:t>Для того чтобы повысить культуру предпринимательства, необходимо изучить опыт в этой области отечественных и зарубежных фирм.</w:t>
      </w:r>
    </w:p>
    <w:p w:rsidR="008E6305" w:rsidRPr="00AA1B23" w:rsidRDefault="008E6305" w:rsidP="0073599F">
      <w:pPr>
        <w:jc w:val="both"/>
        <w:rPr>
          <w:sz w:val="28"/>
        </w:rPr>
      </w:pPr>
      <w:r w:rsidRPr="00AA1B23">
        <w:rPr>
          <w:sz w:val="28"/>
        </w:rPr>
        <w:t>Первые этапы развития предпринимательства в Америке характеризуются жестокостью, умением любыми средствами добиваться цели. В организациях «тейлоровского типа» условия производства не требовали заинтересованности трудящихся в коллективном новаторстве, высоко ценились черты «сильной личности». В 80-х гг. в США и других странах крупные корпорации перешли к управлению культурой предприятий. Основным инструментом этого явилось формирование лидерами корпораций стратегии, установление качественных и количественных целей развития фирмы.</w:t>
      </w:r>
    </w:p>
    <w:p w:rsidR="008E6305" w:rsidRPr="00AA1B23" w:rsidRDefault="008E6305" w:rsidP="0073599F">
      <w:pPr>
        <w:jc w:val="both"/>
        <w:rPr>
          <w:sz w:val="28"/>
        </w:rPr>
      </w:pPr>
      <w:r w:rsidRPr="00AA1B23">
        <w:rPr>
          <w:sz w:val="28"/>
        </w:rPr>
        <w:t>Основные принципы успеха фирмы IBM:</w:t>
      </w:r>
    </w:p>
    <w:p w:rsidR="008E6305" w:rsidRPr="00AA1B23" w:rsidRDefault="008E6305" w:rsidP="0073599F">
      <w:pPr>
        <w:jc w:val="both"/>
        <w:rPr>
          <w:sz w:val="28"/>
        </w:rPr>
      </w:pPr>
      <w:r w:rsidRPr="00AA1B23">
        <w:rPr>
          <w:sz w:val="28"/>
        </w:rPr>
        <w:t>- уважение к человеку;</w:t>
      </w:r>
    </w:p>
    <w:p w:rsidR="008E6305" w:rsidRPr="00AA1B23" w:rsidRDefault="008E6305" w:rsidP="0073599F">
      <w:pPr>
        <w:jc w:val="both"/>
        <w:rPr>
          <w:sz w:val="28"/>
        </w:rPr>
      </w:pPr>
      <w:r w:rsidRPr="00AA1B23">
        <w:rPr>
          <w:sz w:val="28"/>
        </w:rPr>
        <w:t>- каждый покупатель имеет право на самое лучшее обслуживание;</w:t>
      </w:r>
    </w:p>
    <w:p w:rsidR="008E6305" w:rsidRPr="00AA1B23" w:rsidRDefault="008E6305" w:rsidP="0073599F">
      <w:pPr>
        <w:jc w:val="both"/>
        <w:rPr>
          <w:sz w:val="28"/>
        </w:rPr>
      </w:pPr>
      <w:r w:rsidRPr="00AA1B23">
        <w:rPr>
          <w:sz w:val="28"/>
        </w:rPr>
        <w:t>- основное условие деятельности -- высшее качество;</w:t>
      </w:r>
    </w:p>
    <w:p w:rsidR="008E6305" w:rsidRPr="00AA1B23" w:rsidRDefault="008E6305" w:rsidP="0073599F">
      <w:pPr>
        <w:jc w:val="both"/>
        <w:rPr>
          <w:sz w:val="28"/>
        </w:rPr>
      </w:pPr>
      <w:r w:rsidRPr="00AA1B23">
        <w:rPr>
          <w:sz w:val="28"/>
        </w:rPr>
        <w:t>- руководитель должен быть эффективным организатором, умеющим вовлечь каждого сотрудника в общий трудовой процесс;</w:t>
      </w:r>
    </w:p>
    <w:p w:rsidR="008E6305" w:rsidRPr="00AA1B23" w:rsidRDefault="008E6305" w:rsidP="0073599F">
      <w:pPr>
        <w:jc w:val="both"/>
        <w:rPr>
          <w:sz w:val="28"/>
        </w:rPr>
      </w:pPr>
      <w:r w:rsidRPr="00AA1B23">
        <w:rPr>
          <w:sz w:val="28"/>
        </w:rPr>
        <w:t>- выполнение обязательств перед акционерами;</w:t>
      </w:r>
    </w:p>
    <w:p w:rsidR="008E6305" w:rsidRPr="00AA1B23" w:rsidRDefault="008E6305" w:rsidP="0073599F">
      <w:pPr>
        <w:jc w:val="both"/>
        <w:rPr>
          <w:sz w:val="28"/>
        </w:rPr>
      </w:pPr>
      <w:r w:rsidRPr="00AA1B23">
        <w:rPr>
          <w:sz w:val="28"/>
        </w:rPr>
        <w:t>- честные отношения с поставщиками продукции и услуг.</w:t>
      </w:r>
    </w:p>
    <w:p w:rsidR="008E6305" w:rsidRPr="00AA1B23" w:rsidRDefault="008E6305" w:rsidP="0073599F">
      <w:pPr>
        <w:jc w:val="both"/>
        <w:rPr>
          <w:sz w:val="28"/>
        </w:rPr>
      </w:pPr>
      <w:r w:rsidRPr="00AA1B23">
        <w:rPr>
          <w:sz w:val="28"/>
        </w:rPr>
        <w:t>Особое внимание на фирме уделяется человеческим отношениям, руководители постоянно подчеркивают, что каждый человек - личность.</w:t>
      </w:r>
    </w:p>
    <w:p w:rsidR="008E6305" w:rsidRPr="00AA1B23" w:rsidRDefault="008E6305" w:rsidP="0073599F">
      <w:pPr>
        <w:jc w:val="both"/>
        <w:rPr>
          <w:sz w:val="28"/>
        </w:rPr>
      </w:pPr>
      <w:r w:rsidRPr="00AA1B23">
        <w:rPr>
          <w:sz w:val="28"/>
        </w:rPr>
        <w:t>Национальные особенности предпринимательства США связаны с высокой престижностью предпринимательства, уважением к активному деловому человеку, умеющему «делать деньги». Американская мечта - заработать состояние и тем самым добиться независимости и самостоятельности. В условиях современной предпринимательской деятельности наряду с умением бороться, утверждать свое превосходство высоко ценятся такие качества, как лояльность, дипломатичность, умение сотрудничать, ценятся люди, стремящиеся реализовать свои творческие и организаторские способности, принимающие на себя высокую ответственность. Это происходит потому, что,</w:t>
      </w:r>
    </w:p>
    <w:p w:rsidR="008E6305" w:rsidRPr="00AA1B23" w:rsidRDefault="008E6305" w:rsidP="0073599F">
      <w:pPr>
        <w:jc w:val="both"/>
        <w:rPr>
          <w:sz w:val="28"/>
        </w:rPr>
      </w:pPr>
      <w:r w:rsidRPr="00AA1B23">
        <w:rPr>
          <w:sz w:val="28"/>
        </w:rPr>
        <w:t xml:space="preserve">во-первых, все больше руководителей приходят к выводу о невозможности контролировать людей через формальные правила, принуждения; </w:t>
      </w:r>
    </w:p>
    <w:p w:rsidR="008E6305" w:rsidRPr="00AA1B23" w:rsidRDefault="008E6305" w:rsidP="0073599F">
      <w:pPr>
        <w:jc w:val="both"/>
        <w:rPr>
          <w:sz w:val="28"/>
        </w:rPr>
      </w:pPr>
      <w:r w:rsidRPr="00AA1B23">
        <w:rPr>
          <w:sz w:val="28"/>
        </w:rPr>
        <w:t>во-вторых, значительное число работников готово повысить качество и эффективность работы при условии сохранения атмосферы сотрудничества и учета их мнения, идей. Но несмотря на демократичность, в американских фирмах и сейчас существуют обязательное подчинение и дисциплина.</w:t>
      </w:r>
    </w:p>
    <w:p w:rsidR="008E6305" w:rsidRPr="00AA1B23" w:rsidRDefault="008E6305" w:rsidP="0073599F">
      <w:pPr>
        <w:jc w:val="both"/>
        <w:rPr>
          <w:sz w:val="28"/>
        </w:rPr>
      </w:pPr>
      <w:r w:rsidRPr="00AA1B23">
        <w:rPr>
          <w:sz w:val="28"/>
        </w:rPr>
        <w:t>Особая роль отводится высоким нравственным принципам. Для развитой страны невыгодно строить деловые отношения на обмане, безответственности, стяжательстве.</w:t>
      </w:r>
    </w:p>
    <w:p w:rsidR="008E6305" w:rsidRPr="00AA1B23" w:rsidRDefault="008E6305" w:rsidP="0073599F">
      <w:pPr>
        <w:jc w:val="both"/>
        <w:rPr>
          <w:sz w:val="28"/>
        </w:rPr>
      </w:pPr>
      <w:r w:rsidRPr="00AA1B23">
        <w:rPr>
          <w:sz w:val="28"/>
        </w:rPr>
        <w:t>Бизнесмены США обладают следующими деловыми качествами: дорожат данным словом; точно соблюдают сроки и обязательства, оправдывают доверие партнера; хорошо знают конкурентоспособность продукта; ценят высокий профессионализм.</w:t>
      </w:r>
    </w:p>
    <w:p w:rsidR="008E6305" w:rsidRPr="00AA1B23" w:rsidRDefault="008E6305" w:rsidP="0073599F">
      <w:pPr>
        <w:jc w:val="both"/>
        <w:rPr>
          <w:sz w:val="28"/>
        </w:rPr>
      </w:pPr>
      <w:r w:rsidRPr="00AA1B23">
        <w:rPr>
          <w:sz w:val="28"/>
        </w:rPr>
        <w:t>В США существует разветвленная система непрерывного обучения и повышения квалификации не только для руководителей, но и для рядовых сотрудников. Ранее существовала практика глубокого освоения одной профессии, т.е. подготовка «узких» специалистов, а в настоящее время готовят специалистов «широкого профиля», владеющих несколькими смежными профессиями.</w:t>
      </w:r>
    </w:p>
    <w:p w:rsidR="008E6305" w:rsidRPr="00AA1B23" w:rsidRDefault="008E6305" w:rsidP="0073599F">
      <w:pPr>
        <w:jc w:val="both"/>
        <w:rPr>
          <w:sz w:val="28"/>
        </w:rPr>
      </w:pPr>
      <w:r w:rsidRPr="00AA1B23">
        <w:rPr>
          <w:sz w:val="28"/>
        </w:rPr>
        <w:t>Обострение конкуренции с Японией и другими азиатскими странами является для американцев стимулом к дальнейшему совершенствованию.</w:t>
      </w:r>
    </w:p>
    <w:p w:rsidR="008E6305" w:rsidRPr="00AA1B23" w:rsidRDefault="008E6305" w:rsidP="0073599F">
      <w:pPr>
        <w:jc w:val="both"/>
        <w:rPr>
          <w:sz w:val="28"/>
        </w:rPr>
      </w:pPr>
      <w:r w:rsidRPr="00AA1B23">
        <w:rPr>
          <w:sz w:val="28"/>
        </w:rPr>
        <w:t>После Второй мировой войны в Японии произошло так называемое «экономическое чудо». Этому (среди прочих факторов) способствовала проведенная в Японии перестройка системы управления производством, обеспечившая соответствие культуры производства национальным традициям.</w:t>
      </w:r>
    </w:p>
    <w:p w:rsidR="008E6305" w:rsidRPr="00AA1B23" w:rsidRDefault="008E6305" w:rsidP="0073599F">
      <w:pPr>
        <w:jc w:val="both"/>
        <w:rPr>
          <w:sz w:val="28"/>
        </w:rPr>
      </w:pPr>
      <w:r w:rsidRPr="00AA1B23">
        <w:rPr>
          <w:sz w:val="28"/>
        </w:rPr>
        <w:t>При формировании культуры предпринимательства в Японии широко использовался зарубежный опыт, и в первую очередь, опыт США; однако, в основе японской системы лежат национальные традиции, которые в большой степени влияют на характер и поведение японского бизнесмена.</w:t>
      </w:r>
    </w:p>
    <w:p w:rsidR="008E6305" w:rsidRPr="00AA1B23" w:rsidRDefault="008E6305" w:rsidP="0073599F">
      <w:pPr>
        <w:jc w:val="both"/>
        <w:rPr>
          <w:sz w:val="28"/>
        </w:rPr>
      </w:pPr>
      <w:r w:rsidRPr="00AA1B23">
        <w:rPr>
          <w:sz w:val="28"/>
        </w:rPr>
        <w:t>Главное отличие японской системы от американской в том, что она основана на двух основополагающих принципах: пожизненном найме и коллективном принятии решений (этого нет в американских моделях). Так высшее руководство японской фирмы может принять решение после согласования его со всеми руководителями среднего звена. В основе философии управления фирмами лежит социальная ответственность руководителей. На руководителей возложена обязанность объединять разные (часто противоречивые) интересы акционеров и рабочих фирмы для достижения поставленной пели. В Японии высоко ценятся трудолюбие, настойчивость и упорство в достижении цели, умение терпеливо относиться к неудачам, стремление к непрерывному совершенствованию, высокому качеству работ и услуг, снижению затрат и более эффективному труду, гибкость, высокая ориентированность на нововведения, самоотдача, умение действовать на пределе своих возможностей, преданность делам фирмы, умение ладить с людьми, дипломатичность, целеустремленность. Японцы - приверженцы коллективных форм организации груда. Коллективный характер труда в Японии выражается в том, что руководители и рядовые сотрудники работают в одном большом помещении, питаются в общей столовой, носят одинаковую одежду. Вместе с тем, в японских корпорациях приняты четкая система подчинения и жесткая дисциплина. Работники японских фирм регулярно повышают квалификацию. Они самые активные ученики в школах бизнеса. При выдвижении на должность в Японии ценятся потенциальная возможность претендента стать руководителем широкого профиля, хорошие знания в области науки и практический опыт. Высоко ценится знание производства. Поэтому на фирмах каждый руководитель должен отработать по неделе на тех производственных участках, на которых не работал. Большое внимание в Японии уделяют развитию эстетических вкусов (в свободное время): увлечение искусством, изучение гуманитарных наук. Японцы полагают, что это способствует более качественной и производительной работе. Не все проблемы нравственности деловой жизни в Америке и Японии решены, но достигнутое может служить примером, быть источником положительного опыта.</w:t>
      </w:r>
    </w:p>
    <w:p w:rsidR="008E6305" w:rsidRDefault="008E6305" w:rsidP="004E0384">
      <w:pPr>
        <w:jc w:val="both"/>
        <w:rPr>
          <w:b/>
          <w:sz w:val="28"/>
        </w:rPr>
      </w:pPr>
    </w:p>
    <w:p w:rsidR="008E6305" w:rsidRPr="00005BC9" w:rsidRDefault="008E6305" w:rsidP="004E0384">
      <w:pPr>
        <w:jc w:val="both"/>
        <w:rPr>
          <w:sz w:val="28"/>
        </w:rPr>
      </w:pPr>
      <w:r w:rsidRPr="00005BC9">
        <w:rPr>
          <w:sz w:val="28"/>
        </w:rPr>
        <w:t>Контро</w:t>
      </w:r>
      <w:r>
        <w:rPr>
          <w:sz w:val="28"/>
        </w:rPr>
        <w:t>л</w:t>
      </w:r>
      <w:r w:rsidRPr="00005BC9">
        <w:rPr>
          <w:sz w:val="28"/>
        </w:rPr>
        <w:t>ьные вопросы:</w:t>
      </w:r>
    </w:p>
    <w:p w:rsidR="008E6305" w:rsidRPr="00836580" w:rsidRDefault="008E6305" w:rsidP="007F40F0">
      <w:pPr>
        <w:jc w:val="both"/>
        <w:rPr>
          <w:sz w:val="28"/>
        </w:rPr>
      </w:pPr>
      <w:r w:rsidRPr="00836580">
        <w:rPr>
          <w:sz w:val="28"/>
        </w:rPr>
        <w:t>1.  Что такое культура предпринимательства?</w:t>
      </w:r>
    </w:p>
    <w:p w:rsidR="008E6305" w:rsidRPr="00836580" w:rsidRDefault="008E6305" w:rsidP="007F40F0">
      <w:pPr>
        <w:jc w:val="both"/>
        <w:rPr>
          <w:sz w:val="28"/>
        </w:rPr>
      </w:pPr>
      <w:r w:rsidRPr="00836580">
        <w:rPr>
          <w:sz w:val="28"/>
        </w:rPr>
        <w:t>2. Назовите составные элементы культуры предпринимательства.</w:t>
      </w:r>
    </w:p>
    <w:p w:rsidR="008E6305" w:rsidRPr="00836580" w:rsidRDefault="008E6305" w:rsidP="007F40F0">
      <w:pPr>
        <w:jc w:val="both"/>
        <w:rPr>
          <w:sz w:val="28"/>
        </w:rPr>
      </w:pPr>
      <w:r w:rsidRPr="00836580">
        <w:rPr>
          <w:sz w:val="28"/>
        </w:rPr>
        <w:t>3.В чем состоит содержание культуры предпринимательской организации?</w:t>
      </w:r>
    </w:p>
    <w:p w:rsidR="008E6305" w:rsidRPr="00836580" w:rsidRDefault="008E6305" w:rsidP="007F40F0">
      <w:pPr>
        <w:jc w:val="both"/>
        <w:rPr>
          <w:sz w:val="28"/>
        </w:rPr>
      </w:pPr>
      <w:r w:rsidRPr="00836580">
        <w:rPr>
          <w:sz w:val="28"/>
        </w:rPr>
        <w:t>4. Что такое предпринимательская этика?</w:t>
      </w:r>
    </w:p>
    <w:p w:rsidR="008E6305" w:rsidRPr="00836580" w:rsidRDefault="008E6305" w:rsidP="007F40F0">
      <w:pPr>
        <w:jc w:val="both"/>
        <w:rPr>
          <w:sz w:val="28"/>
        </w:rPr>
      </w:pPr>
      <w:r w:rsidRPr="00836580">
        <w:rPr>
          <w:sz w:val="28"/>
        </w:rPr>
        <w:t>5. Что понимается под деловым этикетом?</w:t>
      </w:r>
    </w:p>
    <w:p w:rsidR="008E6305" w:rsidRDefault="008E6305" w:rsidP="007F40F0">
      <w:pPr>
        <w:jc w:val="both"/>
        <w:rPr>
          <w:b/>
          <w:sz w:val="28"/>
        </w:rPr>
      </w:pPr>
    </w:p>
    <w:p w:rsidR="008E6305" w:rsidRDefault="008E6305" w:rsidP="00A76259">
      <w:pPr>
        <w:jc w:val="both"/>
        <w:rPr>
          <w:sz w:val="28"/>
        </w:rPr>
      </w:pPr>
      <w:r w:rsidRPr="00005BC9">
        <w:rPr>
          <w:sz w:val="28"/>
        </w:rPr>
        <w:t xml:space="preserve">Литература: </w:t>
      </w:r>
      <w:r>
        <w:rPr>
          <w:sz w:val="28"/>
        </w:rPr>
        <w:t xml:space="preserve"> </w:t>
      </w:r>
    </w:p>
    <w:p w:rsidR="008E6305" w:rsidRPr="00A864D5" w:rsidRDefault="008E6305" w:rsidP="00A76259">
      <w:pPr>
        <w:numPr>
          <w:ilvl w:val="0"/>
          <w:numId w:val="1"/>
        </w:numPr>
        <w:tabs>
          <w:tab w:val="left" w:pos="8760"/>
        </w:tabs>
        <w:ind w:left="0" w:firstLine="600"/>
        <w:jc w:val="both"/>
        <w:rPr>
          <w:sz w:val="28"/>
          <w:szCs w:val="28"/>
        </w:rPr>
      </w:pPr>
      <w:r w:rsidRPr="00A864D5">
        <w:rPr>
          <w:sz w:val="28"/>
          <w:szCs w:val="28"/>
        </w:rPr>
        <w:t>Грибов В.Д. Основы бизнеса. – Москва: Финансы и статистика, 2001.</w:t>
      </w:r>
    </w:p>
    <w:p w:rsidR="008E6305" w:rsidRPr="00A864D5" w:rsidRDefault="008E6305" w:rsidP="00A76259">
      <w:pPr>
        <w:numPr>
          <w:ilvl w:val="0"/>
          <w:numId w:val="1"/>
        </w:numPr>
        <w:tabs>
          <w:tab w:val="left" w:pos="8760"/>
        </w:tabs>
        <w:ind w:left="0" w:firstLine="600"/>
        <w:jc w:val="both"/>
        <w:rPr>
          <w:sz w:val="28"/>
          <w:szCs w:val="28"/>
        </w:rPr>
      </w:pPr>
      <w:r w:rsidRPr="00A864D5">
        <w:rPr>
          <w:sz w:val="28"/>
          <w:szCs w:val="28"/>
        </w:rPr>
        <w:t>Горфинкель В.Я. Предпринимательство. М. ЮНИТИ, 2004.</w:t>
      </w:r>
    </w:p>
    <w:p w:rsidR="008E6305" w:rsidRPr="00005BC9" w:rsidRDefault="008E6305" w:rsidP="00A76259">
      <w:pPr>
        <w:ind w:firstLine="600"/>
        <w:jc w:val="both"/>
        <w:rPr>
          <w:sz w:val="28"/>
        </w:rPr>
      </w:pPr>
      <w:r>
        <w:rPr>
          <w:sz w:val="28"/>
          <w:szCs w:val="28"/>
        </w:rPr>
        <w:t xml:space="preserve">3 </w:t>
      </w:r>
      <w:r w:rsidRPr="00A864D5">
        <w:rPr>
          <w:sz w:val="28"/>
          <w:szCs w:val="28"/>
        </w:rPr>
        <w:t>Основы предпринимательства. Мамыров Н.К., Смагулова Н.Т. и др., Алматы, Экономика, 1997</w:t>
      </w:r>
    </w:p>
    <w:p w:rsidR="008E6305" w:rsidRDefault="008E6305" w:rsidP="007F40F0">
      <w:pPr>
        <w:jc w:val="both"/>
        <w:rPr>
          <w:b/>
          <w:sz w:val="28"/>
        </w:rPr>
      </w:pPr>
    </w:p>
    <w:sectPr w:rsidR="008E6305" w:rsidSect="00E87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C14CC"/>
    <w:multiLevelType w:val="hybridMultilevel"/>
    <w:tmpl w:val="6420B580"/>
    <w:lvl w:ilvl="0" w:tplc="9CC6D752">
      <w:start w:val="1"/>
      <w:numFmt w:val="decimal"/>
      <w:lvlText w:val="%1."/>
      <w:lvlJc w:val="left"/>
      <w:pPr>
        <w:tabs>
          <w:tab w:val="num" w:pos="960"/>
        </w:tabs>
        <w:ind w:left="960" w:hanging="360"/>
      </w:pPr>
      <w:rPr>
        <w:rFonts w:ascii="Times New Roman" w:eastAsia="Times New Roman" w:hAnsi="Times New Roman" w:cs="Times New Roman"/>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8F5"/>
    <w:rsid w:val="00005BC9"/>
    <w:rsid w:val="00011B64"/>
    <w:rsid w:val="0005724C"/>
    <w:rsid w:val="00062F5B"/>
    <w:rsid w:val="00066BDA"/>
    <w:rsid w:val="00074004"/>
    <w:rsid w:val="00084395"/>
    <w:rsid w:val="000B2B71"/>
    <w:rsid w:val="00113A60"/>
    <w:rsid w:val="00120D6C"/>
    <w:rsid w:val="00161325"/>
    <w:rsid w:val="00163D79"/>
    <w:rsid w:val="001772EE"/>
    <w:rsid w:val="001A02BD"/>
    <w:rsid w:val="001A555B"/>
    <w:rsid w:val="00202F9F"/>
    <w:rsid w:val="00223378"/>
    <w:rsid w:val="00255314"/>
    <w:rsid w:val="00255420"/>
    <w:rsid w:val="00285C85"/>
    <w:rsid w:val="002B4118"/>
    <w:rsid w:val="002C04EB"/>
    <w:rsid w:val="002C285F"/>
    <w:rsid w:val="002E091C"/>
    <w:rsid w:val="00324C8D"/>
    <w:rsid w:val="00327A75"/>
    <w:rsid w:val="00335674"/>
    <w:rsid w:val="00355EB0"/>
    <w:rsid w:val="003E2323"/>
    <w:rsid w:val="003F236D"/>
    <w:rsid w:val="003F5380"/>
    <w:rsid w:val="00401CD1"/>
    <w:rsid w:val="00403CD9"/>
    <w:rsid w:val="00410F24"/>
    <w:rsid w:val="004277D9"/>
    <w:rsid w:val="00475FDF"/>
    <w:rsid w:val="00497CC6"/>
    <w:rsid w:val="004E0384"/>
    <w:rsid w:val="005109CF"/>
    <w:rsid w:val="00514239"/>
    <w:rsid w:val="005349EE"/>
    <w:rsid w:val="00547C2A"/>
    <w:rsid w:val="00557A30"/>
    <w:rsid w:val="00585F5B"/>
    <w:rsid w:val="005A28A4"/>
    <w:rsid w:val="005C2486"/>
    <w:rsid w:val="005F495B"/>
    <w:rsid w:val="006244DD"/>
    <w:rsid w:val="00640FA0"/>
    <w:rsid w:val="006522ED"/>
    <w:rsid w:val="00656239"/>
    <w:rsid w:val="006C58F5"/>
    <w:rsid w:val="006D627A"/>
    <w:rsid w:val="006D7B16"/>
    <w:rsid w:val="0073599F"/>
    <w:rsid w:val="0076323C"/>
    <w:rsid w:val="007925C9"/>
    <w:rsid w:val="007954B8"/>
    <w:rsid w:val="007C2A06"/>
    <w:rsid w:val="007D7E3D"/>
    <w:rsid w:val="007F40F0"/>
    <w:rsid w:val="007F4F32"/>
    <w:rsid w:val="008121C1"/>
    <w:rsid w:val="00836580"/>
    <w:rsid w:val="00855777"/>
    <w:rsid w:val="008B179A"/>
    <w:rsid w:val="008B7D2D"/>
    <w:rsid w:val="008E6305"/>
    <w:rsid w:val="008F6BBA"/>
    <w:rsid w:val="0090042E"/>
    <w:rsid w:val="00937A61"/>
    <w:rsid w:val="0094537F"/>
    <w:rsid w:val="00946BB9"/>
    <w:rsid w:val="00951EEA"/>
    <w:rsid w:val="009E0EDC"/>
    <w:rsid w:val="009E1D65"/>
    <w:rsid w:val="009F009D"/>
    <w:rsid w:val="009F5DC4"/>
    <w:rsid w:val="00A02989"/>
    <w:rsid w:val="00A035EE"/>
    <w:rsid w:val="00A04040"/>
    <w:rsid w:val="00A12ED9"/>
    <w:rsid w:val="00A240DE"/>
    <w:rsid w:val="00A76259"/>
    <w:rsid w:val="00A864D5"/>
    <w:rsid w:val="00A9141A"/>
    <w:rsid w:val="00AA1B23"/>
    <w:rsid w:val="00AF30DE"/>
    <w:rsid w:val="00B205CA"/>
    <w:rsid w:val="00B21675"/>
    <w:rsid w:val="00BB16DC"/>
    <w:rsid w:val="00BB3A66"/>
    <w:rsid w:val="00BE13FC"/>
    <w:rsid w:val="00C114E5"/>
    <w:rsid w:val="00C27D00"/>
    <w:rsid w:val="00C42E97"/>
    <w:rsid w:val="00C56003"/>
    <w:rsid w:val="00CA1A59"/>
    <w:rsid w:val="00CA6AC3"/>
    <w:rsid w:val="00CF6726"/>
    <w:rsid w:val="00D11442"/>
    <w:rsid w:val="00D43F5C"/>
    <w:rsid w:val="00D65658"/>
    <w:rsid w:val="00DE2025"/>
    <w:rsid w:val="00DE2316"/>
    <w:rsid w:val="00E2128F"/>
    <w:rsid w:val="00E47616"/>
    <w:rsid w:val="00E72C26"/>
    <w:rsid w:val="00E878AA"/>
    <w:rsid w:val="00E916F9"/>
    <w:rsid w:val="00EC771F"/>
    <w:rsid w:val="00ED3B69"/>
    <w:rsid w:val="00F05637"/>
    <w:rsid w:val="00F246C0"/>
    <w:rsid w:val="00F577B5"/>
    <w:rsid w:val="00F715A0"/>
    <w:rsid w:val="00F8325D"/>
    <w:rsid w:val="00F947E5"/>
    <w:rsid w:val="00FA16D5"/>
    <w:rsid w:val="00FA23D5"/>
    <w:rsid w:val="00FC2F5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8F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 Знак1 Знак Знак Знак Знак Знак Знак Знак Знак Знак Знак"/>
    <w:basedOn w:val="Normal"/>
    <w:autoRedefine/>
    <w:uiPriority w:val="99"/>
    <w:rsid w:val="006C58F5"/>
    <w:pPr>
      <w:spacing w:after="160" w:line="240" w:lineRule="exact"/>
    </w:pPr>
    <w:rPr>
      <w:rFonts w:eastAsia="SimSun"/>
      <w:b/>
      <w:sz w:val="28"/>
      <w:lang w:val="en-US" w:eastAsia="en-US"/>
    </w:rPr>
  </w:style>
  <w:style w:type="paragraph" w:styleId="BalloonText">
    <w:name w:val="Balloon Text"/>
    <w:basedOn w:val="Normal"/>
    <w:link w:val="BalloonTextChar"/>
    <w:uiPriority w:val="99"/>
    <w:semiHidden/>
    <w:rsid w:val="00DE23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2316"/>
    <w:rPr>
      <w:rFonts w:ascii="Tahoma" w:hAnsi="Tahoma" w:cs="Tahoma"/>
      <w:sz w:val="16"/>
      <w:szCs w:val="16"/>
      <w:lang w:eastAsia="ru-RU"/>
    </w:rPr>
  </w:style>
  <w:style w:type="paragraph" w:styleId="Header">
    <w:name w:val="header"/>
    <w:basedOn w:val="Normal"/>
    <w:link w:val="HeaderChar"/>
    <w:uiPriority w:val="99"/>
    <w:rsid w:val="00A9141A"/>
    <w:pPr>
      <w:tabs>
        <w:tab w:val="center" w:pos="4677"/>
        <w:tab w:val="right" w:pos="9355"/>
      </w:tabs>
    </w:pPr>
  </w:style>
  <w:style w:type="character" w:customStyle="1" w:styleId="HeaderChar">
    <w:name w:val="Header Char"/>
    <w:basedOn w:val="DefaultParagraphFont"/>
    <w:link w:val="Header"/>
    <w:uiPriority w:val="99"/>
    <w:locked/>
    <w:rsid w:val="00A9141A"/>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377</TotalTime>
  <Pages>10</Pages>
  <Words>3834</Words>
  <Characters>21856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Айжан</cp:lastModifiedBy>
  <cp:revision>20</cp:revision>
  <dcterms:created xsi:type="dcterms:W3CDTF">2013-01-19T07:47:00Z</dcterms:created>
  <dcterms:modified xsi:type="dcterms:W3CDTF">2013-02-22T05:20:00Z</dcterms:modified>
</cp:coreProperties>
</file>